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E3D" w:rsidRDefault="00422E3D" w:rsidP="00422E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PLANK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422E3D" w:rsidRDefault="00422E3D" w:rsidP="00422E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22E3D" w:rsidRDefault="00422E3D" w:rsidP="00422E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22E3D" w:rsidRDefault="00422E3D" w:rsidP="00422E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Nov.1418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Stapleford,</w:t>
      </w:r>
    </w:p>
    <w:p w:rsidR="00422E3D" w:rsidRDefault="00422E3D" w:rsidP="00422E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Nottinghamshire, into the lands held by the late George </w:t>
      </w:r>
      <w:proofErr w:type="spellStart"/>
      <w:r>
        <w:rPr>
          <w:rFonts w:ascii="Times New Roman" w:hAnsi="Times New Roman" w:cs="Times New Roman"/>
          <w:sz w:val="24"/>
          <w:szCs w:val="24"/>
        </w:rPr>
        <w:t>Sallowe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Stanton</w:t>
      </w:r>
    </w:p>
    <w:p w:rsidR="00422E3D" w:rsidRDefault="00422E3D" w:rsidP="00422E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Dale(q.v.).</w:t>
      </w:r>
    </w:p>
    <w:p w:rsidR="00422E3D" w:rsidRDefault="00422E3D" w:rsidP="00422E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4959C3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21-33)</w:t>
      </w:r>
    </w:p>
    <w:p w:rsidR="00422E3D" w:rsidRDefault="00422E3D" w:rsidP="00422E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22E3D" w:rsidRDefault="00422E3D" w:rsidP="00422E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422E3D" w:rsidRDefault="00422E3D" w:rsidP="00422E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October 2015</w:t>
      </w:r>
      <w:bookmarkStart w:id="0" w:name="_GoBack"/>
      <w:bookmarkEnd w:id="0"/>
    </w:p>
    <w:sectPr w:rsidR="00DD5B8A" w:rsidRPr="00422E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2E3D" w:rsidRDefault="00422E3D" w:rsidP="00564E3C">
      <w:pPr>
        <w:spacing w:after="0" w:line="240" w:lineRule="auto"/>
      </w:pPr>
      <w:r>
        <w:separator/>
      </w:r>
    </w:p>
  </w:endnote>
  <w:endnote w:type="continuationSeparator" w:id="0">
    <w:p w:rsidR="00422E3D" w:rsidRDefault="00422E3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22E3D">
      <w:rPr>
        <w:rFonts w:ascii="Times New Roman" w:hAnsi="Times New Roman" w:cs="Times New Roman"/>
        <w:noProof/>
        <w:sz w:val="24"/>
        <w:szCs w:val="24"/>
      </w:rPr>
      <w:t>10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2E3D" w:rsidRDefault="00422E3D" w:rsidP="00564E3C">
      <w:pPr>
        <w:spacing w:after="0" w:line="240" w:lineRule="auto"/>
      </w:pPr>
      <w:r>
        <w:separator/>
      </w:r>
    </w:p>
  </w:footnote>
  <w:footnote w:type="continuationSeparator" w:id="0">
    <w:p w:rsidR="00422E3D" w:rsidRDefault="00422E3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E3D"/>
    <w:rsid w:val="00372DC6"/>
    <w:rsid w:val="00422E3D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16E522"/>
  <w15:chartTrackingRefBased/>
  <w15:docId w15:val="{19EC679B-BBC6-4C8C-8D39-8BAA0FC65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422E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2015-10-10T20:20:00Z</dcterms:created>
  <dcterms:modified xsi:type="dcterms:W3CDTF">2015-10-10T20:20:00Z</dcterms:modified>
</cp:coreProperties>
</file>